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C6405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C24A7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C24A76">
              <w:t>Стрельниковой</w:t>
            </w:r>
            <w:proofErr w:type="spellEnd"/>
            <w:r w:rsidR="00C24A76">
              <w:t xml:space="preserve"> С. В.</w:t>
            </w:r>
            <w:r w:rsidR="00425E63" w:rsidRPr="00C9620D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425E63" w:rsidRDefault="00D25713" w:rsidP="00C24A76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C24A76">
        <w:t>Стрельниковой</w:t>
      </w:r>
      <w:proofErr w:type="spellEnd"/>
      <w:r w:rsidR="00C24A76">
        <w:t xml:space="preserve"> С. В.</w:t>
      </w:r>
      <w:r w:rsidR="00C24A76" w:rsidRPr="001309F9">
        <w:t xml:space="preserve"> </w:t>
      </w:r>
      <w:r w:rsidR="00C24A76">
        <w:t xml:space="preserve">разрешение </w:t>
      </w:r>
      <w:r w:rsidR="00C24A76" w:rsidRPr="001309F9">
        <w:t>на условно разрешенный вид и</w:t>
      </w:r>
      <w:r w:rsidR="00C24A76" w:rsidRPr="001309F9">
        <w:t>с</w:t>
      </w:r>
      <w:r w:rsidR="00C24A76" w:rsidRPr="001309F9">
        <w:t>пользования земельного участка с кадастровым номером 54:35:</w:t>
      </w:r>
      <w:r w:rsidR="00C24A76">
        <w:t>033715</w:t>
      </w:r>
      <w:r w:rsidR="00C24A76" w:rsidRPr="001309F9">
        <w:t>:</w:t>
      </w:r>
      <w:r w:rsidR="00C24A76">
        <w:t>1226</w:t>
      </w:r>
      <w:r w:rsidR="00C24A76" w:rsidRPr="001309F9">
        <w:t xml:space="preserve"> площадью </w:t>
      </w:r>
      <w:r w:rsidR="00C24A76">
        <w:t>865</w:t>
      </w:r>
      <w:r w:rsidR="00C24A76" w:rsidRPr="001309F9">
        <w:t xml:space="preserve"> кв. м </w:t>
      </w:r>
      <w:r w:rsidR="00C24A76">
        <w:t>с местоположением</w:t>
      </w:r>
      <w:r w:rsidR="00C24A76" w:rsidRPr="001309F9">
        <w:t>: Ро</w:t>
      </w:r>
      <w:r w:rsidR="00C24A76" w:rsidRPr="001309F9">
        <w:t>с</w:t>
      </w:r>
      <w:r w:rsidR="00C24A76" w:rsidRPr="001309F9">
        <w:t>сийская Фе</w:t>
      </w:r>
      <w:r w:rsidR="00C24A76">
        <w:t>дерация, Новосибирская область</w:t>
      </w:r>
      <w:r w:rsidR="00C24A76" w:rsidRPr="001309F9">
        <w:t>, город Новос</w:t>
      </w:r>
      <w:r w:rsidR="00C24A76" w:rsidRPr="001309F9">
        <w:t>и</w:t>
      </w:r>
      <w:r w:rsidR="00C24A76" w:rsidRPr="001309F9">
        <w:t>бирск,</w:t>
      </w:r>
      <w:r w:rsidR="00C24A76">
        <w:t xml:space="preserve"> </w:t>
      </w:r>
      <w:proofErr w:type="spellStart"/>
      <w:r w:rsidR="00C24A76">
        <w:t>Заельцовский</w:t>
      </w:r>
      <w:proofErr w:type="spellEnd"/>
      <w:r w:rsidR="00C24A76">
        <w:t xml:space="preserve"> район,</w:t>
      </w:r>
      <w:r w:rsidR="00C24A76" w:rsidRPr="001309F9">
        <w:t xml:space="preserve"> </w:t>
      </w:r>
      <w:proofErr w:type="spellStart"/>
      <w:r w:rsidR="00C24A76">
        <w:t>Мочищенское</w:t>
      </w:r>
      <w:proofErr w:type="spellEnd"/>
      <w:r w:rsidR="00C24A76">
        <w:t xml:space="preserve"> шоссе, дачное</w:t>
      </w:r>
      <w:r w:rsidR="00C24A76" w:rsidRPr="001309F9">
        <w:t xml:space="preserve"> некоммерч</w:t>
      </w:r>
      <w:r w:rsidR="00C24A76" w:rsidRPr="001309F9">
        <w:t>е</w:t>
      </w:r>
      <w:r w:rsidR="00C24A76">
        <w:t>ское</w:t>
      </w:r>
      <w:r w:rsidR="00C24A76" w:rsidRPr="001309F9">
        <w:t xml:space="preserve"> </w:t>
      </w:r>
      <w:r w:rsidR="00C24A76">
        <w:t>товарищество «Рассвет», участок № 63 (з</w:t>
      </w:r>
      <w:r w:rsidR="00C24A76" w:rsidRPr="00F84113">
        <w:t>она застройки индивидуальными жилыми домами (Ж-6))</w:t>
      </w:r>
      <w:r w:rsidR="00C24A76">
        <w:t>– «для индивидуальн</w:t>
      </w:r>
      <w:r w:rsidR="00C24A76">
        <w:t>о</w:t>
      </w:r>
      <w:r w:rsidR="00C24A76">
        <w:t>го жилищного строительства (2.1)».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C6405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9FF5B-F08D-4C9B-9F9A-905915B9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57</cp:revision>
  <cp:lastPrinted>2020-02-25T03:17:00Z</cp:lastPrinted>
  <dcterms:created xsi:type="dcterms:W3CDTF">2023-05-10T04:37:00Z</dcterms:created>
  <dcterms:modified xsi:type="dcterms:W3CDTF">2025-10-17T03:48:00Z</dcterms:modified>
</cp:coreProperties>
</file>